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Peckham</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Peckham</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Peckham</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Peckham</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Peckham</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7.5%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Peckham are estimated to have a score of 1-2 on the PGSI (low-risk gambling), whilst </w:t>
      </w:r>
      <w:r w:rsidRPr="00773DF7">
        <w:rPr>
          <w:rFonts w:ascii="Libre Franklin Light" w:hAnsi="Libre Franklin Light" w:cs="Calibri Light"/>
          <w:b/>
          <w:bCs/>
          <w:color w:val="C45911" w:themeColor="accent2" w:themeShade="BF"/>
        </w:rPr>
        <w:t xml:space="preserve">9.2%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6.8%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63.0% </w:t>
      </w:r>
      <w:r w:rsidRPr="004747BF">
        <w:rPr>
          <w:rFonts w:ascii="Libre Franklin Light" w:eastAsia="Times New Roman" w:hAnsi="Libre Franklin Light" w:cs="Calibri Light"/>
        </w:rPr>
        <w:t xml:space="preserve">of those respondents classified as PGSI 8+ in Peckham</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Peckham is estimated to be </w:t>
      </w:r>
      <w:r w:rsidRPr="00773DF7">
        <w:rPr>
          <w:rFonts w:ascii="Libre Franklin Light" w:eastAsia="Times New Roman" w:hAnsi="Libre Franklin Light" w:cs="Calibri Light"/>
          <w:b/>
          <w:bCs/>
          <w:color w:val="C45911" w:themeColor="accent2" w:themeShade="BF"/>
        </w:rPr>
        <w:t xml:space="preserve">£4,583,847</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Peckham</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higher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23.5%</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Peckham</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7.5%</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Peckham</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9.2%</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Peckham</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6.8%</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higher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Peckham.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Peckham</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Peckham.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Peckham</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higher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26.8%</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35.6%</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Peckham</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higher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63.0%</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Peckham.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Peckham</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higher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26.2%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32.9%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Peckham</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Peckham</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77.8%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Peckham</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Peckham</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Peckham</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£4,583,847</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Peckham</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£74,663</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£1,544,080</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£110,612</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£31,110</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£57,035</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£2,766,347</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£4,583,847</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Peckham</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Peckham</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34.9%</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Peckham</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26.9%</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Peckham</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58.2%</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Peckham</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3.7%</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Peckham</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74.8%</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Peckham</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higher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34.9%</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Peckham</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higher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26.9%</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Peckham</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higher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58.2%</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Peckham</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3.7%</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Peckham</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74.8%</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Peckham</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BDFA2921-42A7-4F2A-9C8F-99E7B3849642}"/>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